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DCFA9" w14:textId="5E79225C" w:rsidR="00535962" w:rsidRPr="00F7167E" w:rsidRDefault="00B63118">
      <w:r w:rsidRPr="00B63118">
        <w:rPr>
          <w:noProof/>
        </w:rPr>
        <w:drawing>
          <wp:inline distT="0" distB="0" distL="0" distR="0" wp14:anchorId="68281A55" wp14:editId="658712D5">
            <wp:extent cx="1805129" cy="457200"/>
            <wp:effectExtent l="0" t="0" r="5080" b="0"/>
            <wp:docPr id="7" name="Picture 7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49" t="16784" r="3991" b="16055"/>
                    <a:stretch/>
                  </pic:blipFill>
                  <pic:spPr bwMode="auto">
                    <a:xfrm>
                      <a:off x="0" y="0"/>
                      <a:ext cx="1854904" cy="469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3378B" w:rsidRPr="00E3378B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5E77BC47" wp14:editId="218DF83E">
                <wp:simplePos x="0" y="0"/>
                <wp:positionH relativeFrom="column">
                  <wp:posOffset>4048125</wp:posOffset>
                </wp:positionH>
                <wp:positionV relativeFrom="paragraph">
                  <wp:posOffset>-504825</wp:posOffset>
                </wp:positionV>
                <wp:extent cx="1967865" cy="701040"/>
                <wp:effectExtent l="0" t="0" r="13335" b="228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967865" cy="701040"/>
                          <a:chOff x="0" y="0"/>
                          <a:chExt cx="2544" cy="1104"/>
                        </a:xfrm>
                      </wpg:grpSpPr>
                      <wps:wsp>
                        <wps:cNvPr id="2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" name="Group 25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2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35DAE11" w14:textId="78806EAA" w:rsidR="00E3378B" w:rsidRDefault="00463F03" w:rsidP="00E3378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DGII-CCC-CP</w:t>
                                    </w:r>
                                    <w:r w:rsidR="00B85184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3E1E94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2F7780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3E1E94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A1217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B35313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7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A1769C" w14:textId="77777777" w:rsidR="00E3378B" w:rsidRDefault="00E3378B" w:rsidP="00E3378B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77BC47" id="Group 2" o:spid="_x0000_s1026" style="position:absolute;margin-left:318.75pt;margin-top:-39.75pt;width:154.95pt;height:55.2pt;z-index:251702272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">
                <v:rect id="Rectangle 24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" filled="f"/>
                <v:group id="Group 25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35DAE11" w14:textId="78806EAA" w:rsidR="00E3378B" w:rsidRDefault="00463F03" w:rsidP="00E3378B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DGII-CCC-CP</w:t>
                              </w:r>
                              <w:r w:rsidR="00B85184">
                                <w:rPr>
                                  <w:rStyle w:val="Style2"/>
                                </w:rPr>
                                <w:t>-</w:t>
                              </w:r>
                              <w:r w:rsidR="003E1E94">
                                <w:rPr>
                                  <w:rStyle w:val="Style2"/>
                                </w:rPr>
                                <w:t>202</w:t>
                              </w:r>
                              <w:r w:rsidR="002F7780">
                                <w:rPr>
                                  <w:rStyle w:val="Style2"/>
                                </w:rPr>
                                <w:t>3</w:t>
                              </w:r>
                              <w:r w:rsidR="003E1E94">
                                <w:rPr>
                                  <w:rStyle w:val="Style2"/>
                                </w:rPr>
                                <w:t>-00</w:t>
                              </w:r>
                              <w:r w:rsidR="00FA1217">
                                <w:rPr>
                                  <w:rStyle w:val="Style2"/>
                                </w:rPr>
                                <w:t>0</w:t>
                              </w:r>
                              <w:r w:rsidR="00B35313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4BA1769C" w14:textId="77777777" w:rsidR="00E3378B" w:rsidRDefault="00E3378B" w:rsidP="00E3378B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51C0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49BFAFE" wp14:editId="1F5A0407">
            <wp:simplePos x="0" y="0"/>
            <wp:positionH relativeFrom="column">
              <wp:posOffset>2328531</wp:posOffset>
            </wp:positionH>
            <wp:positionV relativeFrom="paragraph">
              <wp:posOffset>-499730</wp:posOffset>
            </wp:positionV>
            <wp:extent cx="762369" cy="808074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69" cy="80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55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46FD792" wp14:editId="01ADF0DB">
                <wp:simplePos x="0" y="0"/>
                <wp:positionH relativeFrom="column">
                  <wp:posOffset>-417195</wp:posOffset>
                </wp:positionH>
                <wp:positionV relativeFrom="paragraph">
                  <wp:posOffset>-421005</wp:posOffset>
                </wp:positionV>
                <wp:extent cx="948055" cy="305435"/>
                <wp:effectExtent l="1905" t="0" r="2540" b="1270"/>
                <wp:wrapNone/>
                <wp:docPr id="17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5EA489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FD792" id="Text Box 25" o:spid="_x0000_s1031" type="#_x0000_t202" style="position:absolute;margin-left:-32.85pt;margin-top:-33.1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" filled="f" stroked="f">
                <v:textbox inset="0,0,0,0">
                  <w:txbxContent>
                    <w:p w14:paraId="785EA489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</w:p>
    <w:p w14:paraId="61C483BF" w14:textId="311608AE" w:rsidR="00535962" w:rsidRPr="00535962" w:rsidRDefault="00B63118" w:rsidP="0053596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3B47AE1" wp14:editId="63DA3F57">
                <wp:simplePos x="0" y="0"/>
                <wp:positionH relativeFrom="column">
                  <wp:posOffset>1145540</wp:posOffset>
                </wp:positionH>
                <wp:positionV relativeFrom="paragraph">
                  <wp:posOffset>5080</wp:posOffset>
                </wp:positionV>
                <wp:extent cx="3171825" cy="279400"/>
                <wp:effectExtent l="254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98DB4F" w14:textId="77777777" w:rsidR="002E1412" w:rsidRPr="002E1412" w:rsidRDefault="002F778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65583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B47AE1" id="Text Box 16" o:spid="_x0000_s1032" type="#_x0000_t202" style="position:absolute;margin-left:90.2pt;margin-top:.4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pRn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" stroked="f">
                <v:textbox>
                  <w:txbxContent>
                    <w:p w14:paraId="2498DB4F" w14:textId="77777777" w:rsidR="002E1412" w:rsidRPr="002E1412" w:rsidRDefault="00FA121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65583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D078B2" w:rsidRPr="00D078B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38516CD" wp14:editId="6FADAF94">
                <wp:simplePos x="0" y="0"/>
                <wp:positionH relativeFrom="column">
                  <wp:posOffset>4657725</wp:posOffset>
                </wp:positionH>
                <wp:positionV relativeFrom="paragraph">
                  <wp:posOffset>47625</wp:posOffset>
                </wp:positionV>
                <wp:extent cx="1428115" cy="278130"/>
                <wp:effectExtent l="0" t="0" r="0" b="7620"/>
                <wp:wrapNone/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2901F0" w14:textId="77777777" w:rsidR="00D078B2" w:rsidRDefault="002F7780" w:rsidP="00D078B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1944071908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078B2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516CD" id="Text Box 12" o:spid="_x0000_s1033" type="#_x0000_t202" style="position:absolute;margin-left:366.75pt;margin-top:3.75pt;width:112.45pt;height:21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" filled="f" stroked="f">
                <v:textbox>
                  <w:txbxContent>
                    <w:p w14:paraId="442901F0" w14:textId="77777777" w:rsidR="00D078B2" w:rsidRDefault="00FA1217" w:rsidP="00D078B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1944071908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078B2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AFF323E" w14:textId="77777777" w:rsidR="00535962" w:rsidRDefault="00265583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614F34" wp14:editId="7F2835EF">
                <wp:simplePos x="0" y="0"/>
                <wp:positionH relativeFrom="column">
                  <wp:posOffset>5093970</wp:posOffset>
                </wp:positionH>
                <wp:positionV relativeFrom="paragraph">
                  <wp:posOffset>187325</wp:posOffset>
                </wp:positionV>
                <wp:extent cx="1061720" cy="252095"/>
                <wp:effectExtent l="0" t="635" r="0" b="4445"/>
                <wp:wrapNone/>
                <wp:docPr id="1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62948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147C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A147C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A147C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A147C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14F34" id="Text Box 13" o:spid="_x0000_s1034" type="#_x0000_t202" style="position:absolute;margin-left:401.1pt;margin-top:14.7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" filled="f" stroked="f">
                <v:textbox>
                  <w:txbxContent>
                    <w:p w14:paraId="1662948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147C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A147C1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A147C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A147C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B375807" w14:textId="77777777" w:rsidR="006506D0" w:rsidRDefault="00265583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4AA0CEE" wp14:editId="08515507">
                <wp:simplePos x="0" y="0"/>
                <wp:positionH relativeFrom="column">
                  <wp:posOffset>942975</wp:posOffset>
                </wp:positionH>
                <wp:positionV relativeFrom="paragraph">
                  <wp:posOffset>16510</wp:posOffset>
                </wp:positionV>
                <wp:extent cx="3617595" cy="304800"/>
                <wp:effectExtent l="0" t="3175" r="1905" b="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635D85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A0CEE" id="Text Box 18" o:spid="_x0000_s1035" type="#_x0000_t202" style="position:absolute;left:0;text-align:left;margin-left:74.25pt;margin-top:1.3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" stroked="f">
                <v:textbox>
                  <w:txbxContent>
                    <w:p w14:paraId="1E635D85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5538E6C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02FA18CB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F95D593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422F3A3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8D99B0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F1D8B8D" w14:textId="4679DCF0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de la firma que propone al candidato]:</w:t>
      </w:r>
    </w:p>
    <w:p w14:paraId="6B7F6D8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29A7F1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C0A1FC5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3B71ABEC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2DD510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4F7A60A5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24DA716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B3C9577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0E3EE06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1D33B818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642A410A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40E120C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AD7220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5A419EA4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226FDEA9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38BDAE2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FCE967C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136FF31C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8CE276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7CA7708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1D4534D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309DCA7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2C62A865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5FE2E73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ECDD0A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8CA40B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2210F6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958F6B4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54FD1CC6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0D45B96A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46E6D70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20D4C266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D329122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37F6832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1D73D942" w14:textId="77777777" w:rsidTr="00044FA8">
        <w:trPr>
          <w:trHeight w:val="4637"/>
        </w:trPr>
        <w:tc>
          <w:tcPr>
            <w:tcW w:w="3269" w:type="dxa"/>
          </w:tcPr>
          <w:p w14:paraId="0712DCD8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79AF043C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4A4273B9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725E58D8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883521A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0F17E32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5B831A55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4F96045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932940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34653FA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2B48FB6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29E2A9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778DFEC6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00627F0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DB04FBD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4FEFECD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425DBA8A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20CA1015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2D7C83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2B282CD0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3F4BEAB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AB356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0C07A580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B4C8C" w14:textId="77777777" w:rsidR="001007E7" w:rsidRDefault="00265583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C8F879" wp14:editId="37F0F467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1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42FEA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C8F87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23742FEA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31DCE0F8" wp14:editId="01AF63DD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096B9A0" wp14:editId="715C0CA3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74B699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8DDBD5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96B9A0" id="Text Box 3" o:spid="_x0000_s1038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4174B699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358DDBD5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055478CB" w14:textId="77777777" w:rsidR="001007E7" w:rsidRDefault="001007E7">
    <w:pPr>
      <w:pStyle w:val="Footer"/>
      <w:rPr>
        <w:rFonts w:ascii="Arial Narrow" w:hAnsi="Arial Narrow"/>
        <w:sz w:val="12"/>
      </w:rPr>
    </w:pPr>
  </w:p>
  <w:p w14:paraId="14AAC6CF" w14:textId="77777777" w:rsidR="00CA0E82" w:rsidRDefault="00CA0E82">
    <w:pPr>
      <w:pStyle w:val="Footer"/>
      <w:rPr>
        <w:rFonts w:ascii="Arial Narrow" w:hAnsi="Arial Narrow"/>
        <w:sz w:val="12"/>
      </w:rPr>
    </w:pPr>
  </w:p>
  <w:p w14:paraId="7699BC7A" w14:textId="77777777" w:rsidR="00CA0E82" w:rsidRDefault="00CA0E82">
    <w:pPr>
      <w:pStyle w:val="Footer"/>
      <w:rPr>
        <w:rFonts w:ascii="Arial Narrow" w:hAnsi="Arial Narrow"/>
        <w:sz w:val="12"/>
      </w:rPr>
    </w:pPr>
  </w:p>
  <w:p w14:paraId="02E086E4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7AA381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39EAE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4960F286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17CC3" w14:textId="77777777" w:rsidR="00051C0A" w:rsidRDefault="0026558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9980563" wp14:editId="281369A7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1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62878F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4230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A147C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A147C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A147C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42305" w:rsidRPr="00F4230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A147C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98056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5E62878F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4230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A147C1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A147C1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A147C1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42305" w:rsidRPr="00F4230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A147C1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8868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00C4"/>
    <w:rsid w:val="00044FA8"/>
    <w:rsid w:val="00045479"/>
    <w:rsid w:val="00051C0A"/>
    <w:rsid w:val="00063416"/>
    <w:rsid w:val="00086E84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65583"/>
    <w:rsid w:val="00295BD4"/>
    <w:rsid w:val="002B43A0"/>
    <w:rsid w:val="002D451D"/>
    <w:rsid w:val="002E1412"/>
    <w:rsid w:val="002F7780"/>
    <w:rsid w:val="00314023"/>
    <w:rsid w:val="00341484"/>
    <w:rsid w:val="00360353"/>
    <w:rsid w:val="00392351"/>
    <w:rsid w:val="003E1E94"/>
    <w:rsid w:val="00404131"/>
    <w:rsid w:val="0042490F"/>
    <w:rsid w:val="004379A6"/>
    <w:rsid w:val="00456C17"/>
    <w:rsid w:val="00463F03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5C63A2"/>
    <w:rsid w:val="00611A07"/>
    <w:rsid w:val="0062592A"/>
    <w:rsid w:val="00643FAC"/>
    <w:rsid w:val="006471AF"/>
    <w:rsid w:val="006506D0"/>
    <w:rsid w:val="00651E48"/>
    <w:rsid w:val="0065420B"/>
    <w:rsid w:val="00656120"/>
    <w:rsid w:val="00666D56"/>
    <w:rsid w:val="006709BC"/>
    <w:rsid w:val="006A5C72"/>
    <w:rsid w:val="006F11FD"/>
    <w:rsid w:val="006F1E8E"/>
    <w:rsid w:val="006F567F"/>
    <w:rsid w:val="00725091"/>
    <w:rsid w:val="00766252"/>
    <w:rsid w:val="00780880"/>
    <w:rsid w:val="007B0E1F"/>
    <w:rsid w:val="007B6F6F"/>
    <w:rsid w:val="007C2731"/>
    <w:rsid w:val="00820C9F"/>
    <w:rsid w:val="0082707E"/>
    <w:rsid w:val="008315B0"/>
    <w:rsid w:val="00841C52"/>
    <w:rsid w:val="0085301C"/>
    <w:rsid w:val="00860E35"/>
    <w:rsid w:val="008B3AE5"/>
    <w:rsid w:val="008C388B"/>
    <w:rsid w:val="008D58A6"/>
    <w:rsid w:val="008E350E"/>
    <w:rsid w:val="00901A9F"/>
    <w:rsid w:val="00906489"/>
    <w:rsid w:val="00956E4E"/>
    <w:rsid w:val="00966EEE"/>
    <w:rsid w:val="0098236F"/>
    <w:rsid w:val="009902A7"/>
    <w:rsid w:val="009A4E12"/>
    <w:rsid w:val="009B320C"/>
    <w:rsid w:val="009B49FB"/>
    <w:rsid w:val="00A147C1"/>
    <w:rsid w:val="00A16099"/>
    <w:rsid w:val="00A231BB"/>
    <w:rsid w:val="00A640BD"/>
    <w:rsid w:val="00A641A7"/>
    <w:rsid w:val="00A72F42"/>
    <w:rsid w:val="00AD7919"/>
    <w:rsid w:val="00B35313"/>
    <w:rsid w:val="00B62EEF"/>
    <w:rsid w:val="00B63118"/>
    <w:rsid w:val="00B85184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83213"/>
    <w:rsid w:val="00CA0E82"/>
    <w:rsid w:val="00CA164C"/>
    <w:rsid w:val="00CA4661"/>
    <w:rsid w:val="00CB6745"/>
    <w:rsid w:val="00CE67A3"/>
    <w:rsid w:val="00CF0B58"/>
    <w:rsid w:val="00D078B2"/>
    <w:rsid w:val="00D24FA7"/>
    <w:rsid w:val="00D45A3E"/>
    <w:rsid w:val="00D64696"/>
    <w:rsid w:val="00D90D49"/>
    <w:rsid w:val="00DC5D96"/>
    <w:rsid w:val="00DD4F3E"/>
    <w:rsid w:val="00E13E55"/>
    <w:rsid w:val="00E3215C"/>
    <w:rsid w:val="00E3378B"/>
    <w:rsid w:val="00E446DC"/>
    <w:rsid w:val="00E82502"/>
    <w:rsid w:val="00EA6B34"/>
    <w:rsid w:val="00EA7406"/>
    <w:rsid w:val="00EE1E7B"/>
    <w:rsid w:val="00F225BF"/>
    <w:rsid w:val="00F42305"/>
    <w:rsid w:val="00F53753"/>
    <w:rsid w:val="00F7167E"/>
    <w:rsid w:val="00F7443C"/>
    <w:rsid w:val="00F74502"/>
    <w:rsid w:val="00F9504D"/>
    <w:rsid w:val="00FA1217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;"/>
  <w14:docId w14:val="238F60A4"/>
  <w15:docId w15:val="{2C78CBEA-EF02-4A7C-8C52-A3AF10881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790AE-6B1C-430D-8251-5AC1ACB0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29</cp:revision>
  <cp:lastPrinted>2011-03-04T18:55:00Z</cp:lastPrinted>
  <dcterms:created xsi:type="dcterms:W3CDTF">2016-11-21T14:29:00Z</dcterms:created>
  <dcterms:modified xsi:type="dcterms:W3CDTF">2023-03-08T14:23:00Z</dcterms:modified>
</cp:coreProperties>
</file>